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FA4" w:rsidRDefault="00132FA4" w:rsidP="00944389">
      <w:pPr>
        <w:spacing w:after="346" w:line="248" w:lineRule="auto"/>
        <w:ind w:left="19" w:right="33" w:hanging="5"/>
        <w:jc w:val="center"/>
        <w:rPr>
          <w:rFonts w:ascii="Times New Roman" w:hAnsi="Times New Roman"/>
          <w:color w:val="000000"/>
          <w:sz w:val="28"/>
        </w:rPr>
      </w:pPr>
      <w:r w:rsidRPr="00C33B81">
        <w:rPr>
          <w:rFonts w:eastAsia="Times New Roman" w:cs="Tahoma"/>
          <w:noProof/>
          <w:kern w:val="3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pt;height:62.25pt;visibility:visible">
            <v:imagedata r:id="rId7" o:title=""/>
          </v:shape>
        </w:pict>
      </w:r>
    </w:p>
    <w:p w:rsidR="00132FA4" w:rsidRPr="005708AA" w:rsidRDefault="00132FA4" w:rsidP="00DB017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5708AA">
        <w:rPr>
          <w:rFonts w:ascii="Times New Roman" w:hAnsi="Times New Roman"/>
          <w:b/>
          <w:bCs/>
          <w:sz w:val="32"/>
          <w:szCs w:val="32"/>
        </w:rPr>
        <w:t>Администрация города Кирсанова</w:t>
      </w:r>
    </w:p>
    <w:p w:rsidR="00132FA4" w:rsidRPr="005708AA" w:rsidRDefault="00132FA4" w:rsidP="00DB0171">
      <w:pPr>
        <w:pStyle w:val="Heading1"/>
        <w:rPr>
          <w:b w:val="0"/>
          <w:bCs/>
          <w:sz w:val="28"/>
          <w:szCs w:val="28"/>
        </w:rPr>
      </w:pPr>
      <w:r w:rsidRPr="005708AA">
        <w:t>Тамбовской области</w:t>
      </w:r>
    </w:p>
    <w:p w:rsidR="00132FA4" w:rsidRPr="005708AA" w:rsidRDefault="00132FA4" w:rsidP="005708AA">
      <w:pPr>
        <w:pStyle w:val="Heading2"/>
        <w:spacing w:before="100" w:beforeAutospacing="1" w:after="100" w:afterAutospacing="1"/>
        <w:rPr>
          <w:iCs/>
          <w:szCs w:val="48"/>
        </w:rPr>
      </w:pPr>
      <w:r>
        <w:rPr>
          <w:iCs/>
          <w:szCs w:val="48"/>
        </w:rPr>
        <w:t>РАСПОРЯЖЕ</w:t>
      </w:r>
      <w:r w:rsidRPr="005708AA">
        <w:rPr>
          <w:iCs/>
          <w:szCs w:val="48"/>
        </w:rPr>
        <w:t>НИЕ</w:t>
      </w:r>
    </w:p>
    <w:p w:rsidR="00132FA4" w:rsidRPr="005708AA" w:rsidRDefault="00132FA4" w:rsidP="005708AA">
      <w:pPr>
        <w:rPr>
          <w:rFonts w:ascii="Times New Roman" w:hAnsi="Times New Roman"/>
        </w:rPr>
      </w:pPr>
    </w:p>
    <w:p w:rsidR="00132FA4" w:rsidRPr="005708AA" w:rsidRDefault="00132FA4" w:rsidP="0094438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«29</w:t>
      </w:r>
      <w:r w:rsidRPr="005708AA">
        <w:rPr>
          <w:rFonts w:ascii="Times New Roman" w:hAnsi="Times New Roman"/>
          <w:sz w:val="28"/>
          <w:szCs w:val="28"/>
        </w:rPr>
        <w:t xml:space="preserve">»  </w:t>
      </w:r>
      <w:r>
        <w:rPr>
          <w:rFonts w:ascii="Times New Roman" w:hAnsi="Times New Roman"/>
          <w:sz w:val="28"/>
          <w:szCs w:val="28"/>
        </w:rPr>
        <w:t>марта</w:t>
      </w:r>
      <w:r w:rsidRPr="005708AA">
        <w:rPr>
          <w:rFonts w:ascii="Times New Roman" w:hAnsi="Times New Roman"/>
          <w:sz w:val="28"/>
          <w:szCs w:val="28"/>
        </w:rPr>
        <w:t xml:space="preserve">   </w:t>
      </w:r>
      <w:smartTag w:uri="urn:schemas-microsoft-com:office:smarttags" w:element="metricconverter">
        <w:smartTagPr>
          <w:attr w:name="ProductID" w:val="2022 г"/>
        </w:smartTagPr>
        <w:r w:rsidRPr="005708AA">
          <w:rPr>
            <w:rFonts w:ascii="Times New Roman" w:hAnsi="Times New Roman"/>
            <w:sz w:val="28"/>
            <w:szCs w:val="28"/>
          </w:rPr>
          <w:t>2022 г</w:t>
        </w:r>
      </w:smartTag>
      <w:r w:rsidRPr="005708AA">
        <w:rPr>
          <w:rFonts w:ascii="Times New Roman" w:hAnsi="Times New Roman"/>
          <w:sz w:val="28"/>
          <w:szCs w:val="28"/>
        </w:rPr>
        <w:t>.                        г. Кирсанов                                №7</w:t>
      </w:r>
      <w:r>
        <w:rPr>
          <w:rFonts w:ascii="Times New Roman" w:hAnsi="Times New Roman"/>
          <w:sz w:val="28"/>
          <w:szCs w:val="28"/>
        </w:rPr>
        <w:t>5-р</w:t>
      </w:r>
    </w:p>
    <w:p w:rsidR="00132FA4" w:rsidRPr="00555708" w:rsidRDefault="00132FA4" w:rsidP="00555708">
      <w:pPr>
        <w:spacing w:after="346" w:line="248" w:lineRule="auto"/>
        <w:ind w:left="19" w:right="33" w:hanging="5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</w:t>
      </w:r>
      <w:r w:rsidRPr="00555708">
        <w:rPr>
          <w:rFonts w:ascii="Times New Roman" w:hAnsi="Times New Roman"/>
          <w:color w:val="000000"/>
          <w:sz w:val="28"/>
        </w:rPr>
        <w:t xml:space="preserve">О создании </w:t>
      </w:r>
      <w:r>
        <w:rPr>
          <w:rFonts w:ascii="Times New Roman" w:hAnsi="Times New Roman"/>
          <w:color w:val="000000"/>
          <w:sz w:val="28"/>
        </w:rPr>
        <w:t>О</w:t>
      </w:r>
      <w:r w:rsidRPr="00555708">
        <w:rPr>
          <w:rFonts w:ascii="Times New Roman" w:hAnsi="Times New Roman"/>
          <w:color w:val="000000"/>
          <w:sz w:val="28"/>
        </w:rPr>
        <w:t>перативного штаба по обеспечению устойчивого функционирования экономики  муниципального образования городской округ- город  Кирсанов Тамбовской области</w:t>
      </w:r>
    </w:p>
    <w:p w:rsidR="00132FA4" w:rsidRDefault="00132FA4" w:rsidP="00116C2A">
      <w:pPr>
        <w:spacing w:after="0" w:line="240" w:lineRule="auto"/>
        <w:ind w:left="17" w:right="34" w:hanging="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 </w:t>
      </w:r>
      <w:r w:rsidRPr="00555708">
        <w:rPr>
          <w:rFonts w:ascii="Times New Roman" w:hAnsi="Times New Roman"/>
          <w:color w:val="000000"/>
          <w:sz w:val="28"/>
        </w:rPr>
        <w:t>В целях координации деятельности, направленной на организацию и осуществление мероприятий, необходимых для обеспечения устойчивого функционирования экономики муниципального образования городской округ- город  Кирсанов Тамбовской области</w:t>
      </w:r>
      <w:r>
        <w:rPr>
          <w:rFonts w:ascii="Times New Roman" w:hAnsi="Times New Roman"/>
          <w:color w:val="000000"/>
          <w:sz w:val="28"/>
        </w:rPr>
        <w:t>:</w:t>
      </w:r>
    </w:p>
    <w:p w:rsidR="00132FA4" w:rsidRPr="00555708" w:rsidRDefault="00132FA4" w:rsidP="00116C2A">
      <w:pPr>
        <w:spacing w:after="0" w:line="240" w:lineRule="auto"/>
        <w:ind w:left="17" w:right="34" w:hanging="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 </w:t>
      </w:r>
      <w:r w:rsidRPr="00555708">
        <w:rPr>
          <w:rFonts w:ascii="Times New Roman" w:hAnsi="Times New Roman"/>
          <w:color w:val="000000"/>
          <w:sz w:val="28"/>
        </w:rPr>
        <w:t>1.</w:t>
      </w:r>
      <w:r>
        <w:rPr>
          <w:noProof/>
          <w:lang w:eastAsia="ru-RU"/>
        </w:rPr>
        <w:pict>
          <v:shape id="Рисунок 1" o:spid="_x0000_s1026" type="#_x0000_t75" style="position:absolute;left:0;text-align:left;margin-left:574.8pt;margin-top:506.3pt;width:.7pt;height:3.35pt;z-index:251657728;visibility:visible;mso-position-horizontal-relative:page;mso-position-vertical-relative:page" o:allowoverlap="f">
            <v:imagedata r:id="rId8" o:title=""/>
            <w10:wrap type="topAndBottom" anchorx="page" anchory="page"/>
          </v:shape>
        </w:pict>
      </w:r>
      <w:r w:rsidRPr="00555708">
        <w:rPr>
          <w:rFonts w:ascii="Times New Roman" w:hAnsi="Times New Roman"/>
          <w:color w:val="000000"/>
          <w:sz w:val="28"/>
        </w:rPr>
        <w:t>Создать Оперативный штаб по обеспечению устойчивого функционирования экономики муниципального образования городской округ- город  Кирсанов Тамбовской области (далее Оперативный штаб) и утвердить его список согласно приложению №1.</w:t>
      </w:r>
    </w:p>
    <w:p w:rsidR="00132FA4" w:rsidRPr="00555708" w:rsidRDefault="00132FA4" w:rsidP="00116C2A">
      <w:pPr>
        <w:spacing w:after="0" w:line="240" w:lineRule="auto"/>
        <w:ind w:left="17" w:right="34" w:hanging="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Pr="00555708">
        <w:rPr>
          <w:rFonts w:ascii="Times New Roman" w:hAnsi="Times New Roman"/>
          <w:color w:val="000000"/>
          <w:sz w:val="28"/>
        </w:rPr>
        <w:t>2.Утвердить Положение об Оперативном штабе согласно приложению №2.</w:t>
      </w:r>
    </w:p>
    <w:p w:rsidR="00132FA4" w:rsidRPr="00555708" w:rsidRDefault="00132FA4" w:rsidP="00116C2A">
      <w:pPr>
        <w:spacing w:after="0" w:line="240" w:lineRule="auto"/>
        <w:ind w:left="17" w:right="34" w:hanging="6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Pr="00555708">
        <w:rPr>
          <w:rFonts w:ascii="Times New Roman" w:hAnsi="Times New Roman"/>
          <w:color w:val="000000"/>
          <w:sz w:val="28"/>
        </w:rPr>
        <w:t xml:space="preserve">3.Оперативному штабу обеспечить координацию работы </w:t>
      </w:r>
      <w:r>
        <w:rPr>
          <w:rFonts w:ascii="Times New Roman" w:hAnsi="Times New Roman"/>
          <w:color w:val="000000"/>
          <w:sz w:val="28"/>
        </w:rPr>
        <w:t>органов местного самоуправления</w:t>
      </w:r>
      <w:r w:rsidRPr="00555708">
        <w:rPr>
          <w:rFonts w:ascii="Times New Roman" w:hAnsi="Times New Roman"/>
          <w:color w:val="000000"/>
          <w:sz w:val="28"/>
        </w:rPr>
        <w:t xml:space="preserve"> муниципального образования городской округ- город  Кирсанов Тамбовской области и взаимодействие с </w:t>
      </w:r>
      <w:r>
        <w:rPr>
          <w:rFonts w:ascii="Times New Roman" w:hAnsi="Times New Roman"/>
          <w:color w:val="000000"/>
          <w:sz w:val="28"/>
        </w:rPr>
        <w:t>органами государственной власти Тамбовской области, территориальными органами федеральных органов исполнительной власти</w:t>
      </w:r>
      <w:r w:rsidRPr="00555708">
        <w:rPr>
          <w:rFonts w:ascii="Times New Roman" w:hAnsi="Times New Roman"/>
          <w:color w:val="000000"/>
          <w:sz w:val="28"/>
        </w:rPr>
        <w:t>, коммерческими и некоммерческими организациями при разработке и реализации мероприятий, направленных на повышение устойчивости развития финансового сектора и отдельных отраслей экономики муниципального образования городской округ- город  Кирсанов Тамбовской области.</w:t>
      </w:r>
    </w:p>
    <w:p w:rsidR="00132FA4" w:rsidRPr="00555708" w:rsidRDefault="00132FA4" w:rsidP="00116C2A">
      <w:pPr>
        <w:spacing w:after="4" w:line="248" w:lineRule="auto"/>
        <w:ind w:right="-2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</w:rPr>
        <w:t xml:space="preserve">   </w:t>
      </w:r>
      <w:r w:rsidRPr="00555708">
        <w:rPr>
          <w:rFonts w:ascii="Times New Roman" w:hAnsi="Times New Roman"/>
          <w:color w:val="000000"/>
          <w:sz w:val="28"/>
        </w:rPr>
        <w:t>4.</w:t>
      </w:r>
      <w:r w:rsidRPr="00555708">
        <w:rPr>
          <w:rFonts w:ascii="Times New Roman" w:hAnsi="Times New Roman"/>
          <w:sz w:val="28"/>
          <w:szCs w:val="28"/>
          <w:lang w:eastAsia="ru-RU"/>
        </w:rPr>
        <w:t>Опубликовать настоящее распоряжение в периодическом  печатном издании «Кирсановский вестник» и разместить на официальном сайте администрации города Кирсанова в информационно-телекоммуникационной сети «Интернет».</w:t>
      </w:r>
    </w:p>
    <w:p w:rsidR="00132FA4" w:rsidRPr="00555708" w:rsidRDefault="00132FA4" w:rsidP="00116C2A">
      <w:pPr>
        <w:spacing w:after="4" w:line="248" w:lineRule="auto"/>
        <w:ind w:right="-27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55708">
        <w:rPr>
          <w:rFonts w:ascii="Times New Roman" w:hAnsi="Times New Roman"/>
          <w:sz w:val="28"/>
          <w:szCs w:val="28"/>
          <w:lang w:eastAsia="ru-RU"/>
        </w:rPr>
        <w:t>5.</w:t>
      </w:r>
      <w:r w:rsidRPr="00555708">
        <w:rPr>
          <w:rFonts w:ascii="Times New Roman" w:hAnsi="Times New Roman"/>
          <w:color w:val="000000"/>
          <w:sz w:val="28"/>
        </w:rPr>
        <w:t xml:space="preserve">Контроль за исполнением настоящего распоряжения возложить на заместителя главы администрации города </w:t>
      </w:r>
      <w:r>
        <w:rPr>
          <w:rFonts w:ascii="Times New Roman" w:hAnsi="Times New Roman"/>
          <w:color w:val="000000"/>
          <w:sz w:val="28"/>
        </w:rPr>
        <w:t>Евсюткину Н.А.</w:t>
      </w:r>
    </w:p>
    <w:p w:rsidR="00132FA4" w:rsidRPr="00555708" w:rsidRDefault="00132FA4" w:rsidP="00555708">
      <w:pPr>
        <w:spacing w:after="4" w:line="248" w:lineRule="auto"/>
        <w:ind w:right="-27" w:firstLine="724"/>
        <w:jc w:val="both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555708">
      <w:pPr>
        <w:spacing w:after="4" w:line="248" w:lineRule="auto"/>
        <w:ind w:right="-27" w:firstLine="724"/>
        <w:jc w:val="both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555708">
      <w:pPr>
        <w:spacing w:after="4" w:line="248" w:lineRule="auto"/>
        <w:ind w:right="-27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Глава   города                                                                                    С.А. Павлов</w:t>
      </w:r>
    </w:p>
    <w:p w:rsidR="00132FA4" w:rsidRDefault="00132FA4" w:rsidP="00555708">
      <w:pPr>
        <w:spacing w:after="4" w:line="248" w:lineRule="auto"/>
        <w:ind w:right="1334" w:firstLine="724"/>
        <w:jc w:val="both"/>
        <w:rPr>
          <w:rFonts w:ascii="Times New Roman" w:hAnsi="Times New Roman"/>
          <w:color w:val="000000"/>
          <w:sz w:val="28"/>
        </w:rPr>
      </w:pPr>
    </w:p>
    <w:p w:rsidR="00132FA4" w:rsidRPr="005C7FAD" w:rsidRDefault="00132FA4" w:rsidP="00944389">
      <w:pPr>
        <w:spacing w:after="4" w:line="248" w:lineRule="auto"/>
        <w:ind w:left="5760" w:right="52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5C7FAD">
        <w:rPr>
          <w:rFonts w:ascii="Times New Roman" w:hAnsi="Times New Roman"/>
          <w:color w:val="000000"/>
          <w:sz w:val="28"/>
          <w:szCs w:val="28"/>
        </w:rPr>
        <w:t>Приложение №1</w:t>
      </w:r>
    </w:p>
    <w:p w:rsidR="00132FA4" w:rsidRPr="005C7FAD" w:rsidRDefault="00132FA4" w:rsidP="00944389">
      <w:pPr>
        <w:tabs>
          <w:tab w:val="left" w:pos="9214"/>
          <w:tab w:val="left" w:pos="9356"/>
        </w:tabs>
        <w:spacing w:after="4" w:line="248" w:lineRule="auto"/>
        <w:ind w:left="5760" w:right="-90"/>
        <w:rPr>
          <w:rFonts w:ascii="Times New Roman" w:hAnsi="Times New Roman"/>
          <w:color w:val="000000"/>
          <w:sz w:val="28"/>
          <w:szCs w:val="28"/>
        </w:rPr>
      </w:pPr>
      <w:r w:rsidRPr="005C7FAD">
        <w:rPr>
          <w:rFonts w:ascii="Times New Roman" w:hAnsi="Times New Roman"/>
          <w:color w:val="000000"/>
          <w:sz w:val="28"/>
          <w:szCs w:val="28"/>
        </w:rPr>
        <w:t>УТВЕРЖДЕН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132FA4" w:rsidRPr="005C7FAD" w:rsidRDefault="00132FA4" w:rsidP="00944389">
      <w:pPr>
        <w:tabs>
          <w:tab w:val="left" w:pos="9214"/>
          <w:tab w:val="left" w:pos="9356"/>
        </w:tabs>
        <w:spacing w:after="0" w:line="240" w:lineRule="auto"/>
        <w:ind w:left="5760" w:right="-9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распоряжением</w:t>
      </w:r>
    </w:p>
    <w:p w:rsidR="00132FA4" w:rsidRPr="005C7FAD" w:rsidRDefault="00132FA4" w:rsidP="00944389">
      <w:pPr>
        <w:tabs>
          <w:tab w:val="left" w:pos="9214"/>
          <w:tab w:val="left" w:pos="9356"/>
        </w:tabs>
        <w:spacing w:after="0" w:line="240" w:lineRule="auto"/>
        <w:ind w:left="5760" w:right="-90"/>
        <w:rPr>
          <w:rFonts w:ascii="Times New Roman" w:hAnsi="Times New Roman"/>
          <w:color w:val="000000"/>
          <w:sz w:val="28"/>
          <w:szCs w:val="28"/>
        </w:rPr>
      </w:pPr>
      <w:r w:rsidRPr="005C7FAD">
        <w:rPr>
          <w:rFonts w:ascii="Times New Roman" w:hAnsi="Times New Roman"/>
          <w:color w:val="000000"/>
          <w:sz w:val="28"/>
          <w:szCs w:val="28"/>
        </w:rPr>
        <w:t>администрации города</w:t>
      </w:r>
    </w:p>
    <w:p w:rsidR="00132FA4" w:rsidRPr="005C7FAD" w:rsidRDefault="00132FA4" w:rsidP="00944389">
      <w:pPr>
        <w:tabs>
          <w:tab w:val="left" w:pos="9214"/>
          <w:tab w:val="left" w:pos="9356"/>
        </w:tabs>
        <w:spacing w:after="4" w:line="248" w:lineRule="auto"/>
        <w:ind w:left="5760" w:right="-90"/>
        <w:rPr>
          <w:rFonts w:ascii="Times New Roman" w:hAnsi="Times New Roman"/>
          <w:color w:val="000000"/>
          <w:sz w:val="28"/>
          <w:szCs w:val="28"/>
        </w:rPr>
      </w:pPr>
      <w:r w:rsidRPr="005C7FAD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29</w:t>
      </w:r>
      <w:r w:rsidRPr="005C7FAD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03.</w:t>
      </w:r>
      <w:r w:rsidRPr="005C7FAD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 xml:space="preserve">22 г. </w:t>
      </w:r>
      <w:r w:rsidRPr="005C7FAD">
        <w:rPr>
          <w:rFonts w:ascii="Times New Roman" w:hAnsi="Times New Roman"/>
          <w:color w:val="000000"/>
          <w:sz w:val="28"/>
          <w:szCs w:val="28"/>
        </w:rPr>
        <w:t>№</w:t>
      </w:r>
      <w:r>
        <w:rPr>
          <w:rFonts w:ascii="Times New Roman" w:hAnsi="Times New Roman"/>
          <w:color w:val="000000"/>
          <w:sz w:val="28"/>
          <w:szCs w:val="28"/>
        </w:rPr>
        <w:t>75-р</w:t>
      </w:r>
    </w:p>
    <w:p w:rsidR="00132FA4" w:rsidRPr="005C7FAD" w:rsidRDefault="00132FA4" w:rsidP="005C7FAD">
      <w:pPr>
        <w:spacing w:after="4" w:line="248" w:lineRule="auto"/>
        <w:ind w:right="1334" w:firstLine="724"/>
        <w:jc w:val="center"/>
        <w:rPr>
          <w:rFonts w:ascii="Times New Roman" w:hAnsi="Times New Roman"/>
          <w:color w:val="000000"/>
          <w:sz w:val="28"/>
        </w:rPr>
      </w:pPr>
    </w:p>
    <w:p w:rsidR="00132FA4" w:rsidRDefault="00132FA4" w:rsidP="005C7FAD">
      <w:pPr>
        <w:spacing w:after="4" w:line="248" w:lineRule="auto"/>
        <w:ind w:right="1334" w:firstLine="724"/>
        <w:jc w:val="center"/>
        <w:rPr>
          <w:rFonts w:ascii="Times New Roman" w:hAnsi="Times New Roman"/>
          <w:color w:val="000000"/>
          <w:sz w:val="28"/>
        </w:rPr>
      </w:pPr>
      <w:r>
        <w:rPr>
          <w:noProof/>
          <w:lang w:eastAsia="ru-RU"/>
        </w:rPr>
        <w:pict>
          <v:shape id="Рисунок 7" o:spid="_x0000_s1027" type="#_x0000_t75" style="position:absolute;left:0;text-align:left;margin-left:476.15pt;margin-top:171.15pt;width:.5pt;height:.95pt;z-index:251658752;visibility:visible" o:allowoverlap="f">
            <v:imagedata r:id="rId9" o:title=""/>
            <w10:wrap type="square"/>
          </v:shape>
        </w:pict>
      </w:r>
      <w:r w:rsidRPr="005C7FAD">
        <w:rPr>
          <w:rFonts w:ascii="Times New Roman" w:hAnsi="Times New Roman"/>
          <w:color w:val="000000"/>
          <w:sz w:val="28"/>
        </w:rPr>
        <w:t xml:space="preserve">Список </w:t>
      </w:r>
    </w:p>
    <w:p w:rsidR="00132FA4" w:rsidRPr="005C7FAD" w:rsidRDefault="00132FA4" w:rsidP="005C7FAD">
      <w:pPr>
        <w:spacing w:after="4" w:line="248" w:lineRule="auto"/>
        <w:ind w:right="1334" w:firstLine="724"/>
        <w:jc w:val="center"/>
        <w:rPr>
          <w:rFonts w:ascii="Times New Roman" w:hAnsi="Times New Roman"/>
          <w:color w:val="000000"/>
          <w:sz w:val="28"/>
        </w:rPr>
      </w:pPr>
      <w:r w:rsidRPr="005C7FAD">
        <w:rPr>
          <w:rFonts w:ascii="Times New Roman" w:hAnsi="Times New Roman"/>
          <w:color w:val="000000"/>
          <w:sz w:val="28"/>
        </w:rPr>
        <w:t>Оперативного штаба</w:t>
      </w:r>
    </w:p>
    <w:p w:rsidR="00132FA4" w:rsidRPr="005C7FAD" w:rsidRDefault="00132FA4" w:rsidP="005C7FAD">
      <w:pPr>
        <w:spacing w:after="4" w:line="248" w:lineRule="auto"/>
        <w:ind w:right="1334" w:firstLine="724"/>
        <w:jc w:val="center"/>
        <w:rPr>
          <w:rFonts w:ascii="Times New Roman" w:hAnsi="Times New Roman"/>
          <w:color w:val="000000"/>
          <w:sz w:val="28"/>
          <w:szCs w:val="28"/>
        </w:rPr>
      </w:pPr>
      <w:r w:rsidRPr="005C7FAD">
        <w:rPr>
          <w:rFonts w:ascii="Times New Roman" w:hAnsi="Times New Roman"/>
          <w:color w:val="000000"/>
          <w:sz w:val="28"/>
        </w:rPr>
        <w:t xml:space="preserve">по обеспечению устойчивого функционирования экономики </w:t>
      </w:r>
      <w:r>
        <w:rPr>
          <w:rFonts w:ascii="Times New Roman" w:hAnsi="Times New Roman"/>
          <w:color w:val="000000"/>
          <w:sz w:val="28"/>
        </w:rPr>
        <w:t>м</w:t>
      </w:r>
      <w:r w:rsidRPr="005C7FAD">
        <w:rPr>
          <w:rFonts w:ascii="Times New Roman" w:hAnsi="Times New Roman"/>
          <w:color w:val="000000"/>
          <w:sz w:val="28"/>
          <w:szCs w:val="28"/>
        </w:rPr>
        <w:t xml:space="preserve">униципального образования городской  округ - город Кирсанов Тамбовской области </w:t>
      </w:r>
      <w:r w:rsidRPr="005C7FAD">
        <w:rPr>
          <w:rFonts w:ascii="Times New Roman" w:hAnsi="Times New Roman"/>
          <w:color w:val="000000"/>
          <w:sz w:val="28"/>
        </w:rPr>
        <w:t>(далее — Оперативный штаб)</w:t>
      </w:r>
      <w:r w:rsidRPr="005C7FAD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pPr w:vertAnchor="text" w:horzAnchor="margin" w:tblpX="-142" w:tblpY="620"/>
        <w:tblOverlap w:val="never"/>
        <w:tblW w:w="9521" w:type="dxa"/>
        <w:tblCellMar>
          <w:left w:w="0" w:type="dxa"/>
          <w:bottom w:w="12" w:type="dxa"/>
          <w:right w:w="0" w:type="dxa"/>
        </w:tblCellMar>
        <w:tblLook w:val="00A0"/>
      </w:tblPr>
      <w:tblGrid>
        <w:gridCol w:w="3420"/>
        <w:gridCol w:w="6101"/>
      </w:tblGrid>
      <w:tr w:rsidR="00132FA4" w:rsidRPr="00BE4AFC" w:rsidTr="00944389">
        <w:trPr>
          <w:trHeight w:val="2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7406DF">
            <w:pPr>
              <w:spacing w:after="0" w:line="259" w:lineRule="auto"/>
              <w:ind w:left="10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Павлов</w:t>
            </w:r>
          </w:p>
        </w:tc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E307C6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 w:rsidRPr="005C7FAD">
              <w:rPr>
                <w:rFonts w:ascii="Times New Roman" w:hAnsi="Times New Roman"/>
                <w:color w:val="000000"/>
                <w:sz w:val="28"/>
                <w:lang w:val="en-US"/>
              </w:rPr>
              <w:t xml:space="preserve">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г</w:t>
            </w:r>
            <w:r w:rsidRPr="005C7FAD">
              <w:rPr>
                <w:rFonts w:ascii="Times New Roman" w:hAnsi="Times New Roman"/>
                <w:color w:val="000000"/>
                <w:sz w:val="28"/>
                <w:lang w:val="en-US"/>
              </w:rPr>
              <w:t>лав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а  города,</w:t>
            </w:r>
          </w:p>
        </w:tc>
      </w:tr>
      <w:tr w:rsidR="00132FA4" w:rsidRPr="00BE4AFC" w:rsidTr="00944389">
        <w:trPr>
          <w:trHeight w:val="76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7406DF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Сергей Александрович</w:t>
            </w:r>
          </w:p>
        </w:tc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</w:tcPr>
          <w:p w:rsidR="00132FA4" w:rsidRDefault="00132FA4" w:rsidP="007406DF">
            <w:pPr>
              <w:spacing w:after="0" w:line="259" w:lineRule="auto"/>
              <w:ind w:left="389" w:firstLine="5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председатель Оперативного штаба</w:t>
            </w:r>
          </w:p>
          <w:p w:rsidR="00132FA4" w:rsidRPr="005C7FAD" w:rsidRDefault="00132FA4" w:rsidP="0099416E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944389">
        <w:trPr>
          <w:trHeight w:val="42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99416E" w:rsidRDefault="00132FA4" w:rsidP="007406DF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99416E">
            <w:pPr>
              <w:spacing w:after="0" w:line="259" w:lineRule="auto"/>
              <w:jc w:val="both"/>
              <w:rPr>
                <w:rFonts w:ascii="Times New Roman" w:hAnsi="Times New Roman"/>
                <w:color w:val="000000"/>
                <w:sz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</w:t>
            </w:r>
          </w:p>
        </w:tc>
      </w:tr>
      <w:tr w:rsidR="00132FA4" w:rsidRPr="00BE4AFC" w:rsidTr="00944389">
        <w:trPr>
          <w:trHeight w:val="30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99416E" w:rsidRDefault="00132FA4" w:rsidP="007406DF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99416E">
              <w:rPr>
                <w:rFonts w:ascii="Times New Roman" w:hAnsi="Times New Roman"/>
                <w:color w:val="000000"/>
                <w:sz w:val="28"/>
              </w:rPr>
              <w:t>Евсюткина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Наталья Александровна</w:t>
            </w:r>
          </w:p>
        </w:tc>
        <w:tc>
          <w:tcPr>
            <w:tcW w:w="6101" w:type="dxa"/>
            <w:tcBorders>
              <w:top w:val="nil"/>
              <w:left w:val="nil"/>
              <w:bottom w:val="nil"/>
              <w:right w:val="nil"/>
            </w:tcBorders>
          </w:tcPr>
          <w:p w:rsidR="00132FA4" w:rsidRDefault="00132FA4" w:rsidP="0099416E">
            <w:pPr>
              <w:spacing w:after="0" w:line="259" w:lineRule="auto"/>
              <w:ind w:left="379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</w:t>
            </w:r>
            <w:r w:rsidRPr="0099416E">
              <w:rPr>
                <w:rFonts w:ascii="Times New Roman" w:hAnsi="Times New Roman"/>
                <w:color w:val="000000"/>
                <w:sz w:val="28"/>
              </w:rPr>
              <w:t>заместитель главы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администрации города ,</w:t>
            </w:r>
          </w:p>
          <w:p w:rsidR="00132FA4" w:rsidRDefault="00132FA4" w:rsidP="00116C2A">
            <w:pPr>
              <w:spacing w:after="0" w:line="259" w:lineRule="auto"/>
              <w:ind w:left="379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</w:t>
            </w:r>
            <w:r w:rsidRPr="007406DF">
              <w:rPr>
                <w:rFonts w:ascii="Times New Roman" w:hAnsi="Times New Roman"/>
                <w:color w:val="000000"/>
                <w:sz w:val="28"/>
              </w:rPr>
              <w:t>з</w:t>
            </w:r>
            <w:r w:rsidRPr="0099416E">
              <w:rPr>
                <w:rFonts w:ascii="Times New Roman" w:hAnsi="Times New Roman"/>
                <w:color w:val="000000"/>
                <w:sz w:val="28"/>
              </w:rPr>
              <w:t>аместитель</w:t>
            </w:r>
            <w:r w:rsidRPr="007406DF">
              <w:rPr>
                <w:rFonts w:ascii="Times New Roman" w:hAnsi="Times New Roman"/>
                <w:color w:val="000000"/>
                <w:sz w:val="28"/>
              </w:rPr>
              <w:t xml:space="preserve"> председателя Оперативного</w:t>
            </w:r>
          </w:p>
          <w:p w:rsidR="00132FA4" w:rsidRPr="007406DF" w:rsidRDefault="00132FA4" w:rsidP="00116C2A">
            <w:pPr>
              <w:spacing w:after="0" w:line="259" w:lineRule="auto"/>
              <w:ind w:left="379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</w:t>
            </w:r>
            <w:r w:rsidRPr="007406DF">
              <w:rPr>
                <w:rFonts w:ascii="Times New Roman" w:hAnsi="Times New Roman"/>
                <w:color w:val="000000"/>
                <w:sz w:val="28"/>
              </w:rPr>
              <w:t>штаба</w:t>
            </w:r>
          </w:p>
        </w:tc>
      </w:tr>
    </w:tbl>
    <w:p w:rsidR="00132FA4" w:rsidRPr="005C7FAD" w:rsidRDefault="00132FA4" w:rsidP="005C7FAD">
      <w:pPr>
        <w:spacing w:after="4" w:line="248" w:lineRule="auto"/>
        <w:ind w:right="1334" w:firstLine="724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-284" w:tblpY="230"/>
        <w:tblW w:w="9949" w:type="dxa"/>
        <w:tblCellMar>
          <w:top w:w="2" w:type="dxa"/>
          <w:left w:w="0" w:type="dxa"/>
          <w:right w:w="0" w:type="dxa"/>
        </w:tblCellMar>
        <w:tblLook w:val="00A0"/>
      </w:tblPr>
      <w:tblGrid>
        <w:gridCol w:w="3532"/>
        <w:gridCol w:w="6417"/>
      </w:tblGrid>
      <w:tr w:rsidR="00132FA4" w:rsidRPr="00BE4AFC" w:rsidTr="00CC6893">
        <w:trPr>
          <w:trHeight w:val="297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CC6893">
            <w:pPr>
              <w:spacing w:after="160" w:line="259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CC6893">
            <w:pPr>
              <w:spacing w:after="0" w:line="259" w:lineRule="auto"/>
              <w:ind w:left="379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CC6893">
        <w:trPr>
          <w:trHeight w:val="298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CC6893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Попова</w:t>
            </w:r>
          </w:p>
          <w:p w:rsidR="00132FA4" w:rsidRPr="005C7FAD" w:rsidRDefault="00132FA4" w:rsidP="00CC6893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Светлана    Александровна  </w:t>
            </w: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CC6893">
            <w:pPr>
              <w:tabs>
                <w:tab w:val="center" w:pos="1207"/>
                <w:tab w:val="center" w:pos="3581"/>
                <w:tab w:val="right" w:pos="647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ab/>
              <w:t xml:space="preserve">     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начальник отдела экономического </w:t>
            </w:r>
          </w:p>
          <w:p w:rsidR="00132FA4" w:rsidRPr="005C7FAD" w:rsidRDefault="00132FA4" w:rsidP="00CC6893">
            <w:pPr>
              <w:tabs>
                <w:tab w:val="center" w:pos="1207"/>
                <w:tab w:val="center" w:pos="3581"/>
                <w:tab w:val="right" w:pos="647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   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 развития, труда, предпринимательства и  </w:t>
            </w:r>
          </w:p>
          <w:p w:rsidR="00132FA4" w:rsidRPr="005C7FAD" w:rsidRDefault="00132FA4" w:rsidP="00CC6893">
            <w:pPr>
              <w:tabs>
                <w:tab w:val="center" w:pos="1207"/>
                <w:tab w:val="center" w:pos="3581"/>
                <w:tab w:val="right" w:pos="647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    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муниципального заказа администрации города,</w:t>
            </w:r>
          </w:p>
          <w:p w:rsidR="00132FA4" w:rsidRPr="005C7FAD" w:rsidRDefault="00132FA4" w:rsidP="00CC6893">
            <w:pPr>
              <w:tabs>
                <w:tab w:val="center" w:pos="1207"/>
                <w:tab w:val="center" w:pos="3581"/>
                <w:tab w:val="right" w:pos="647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      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секретарь Оперативного штаба</w:t>
            </w:r>
          </w:p>
          <w:p w:rsidR="00132FA4" w:rsidRPr="005C7FAD" w:rsidRDefault="00132FA4" w:rsidP="00CC6893">
            <w:pPr>
              <w:tabs>
                <w:tab w:val="center" w:pos="1207"/>
                <w:tab w:val="center" w:pos="3581"/>
                <w:tab w:val="right" w:pos="647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CC6893">
        <w:trPr>
          <w:trHeight w:val="666"/>
        </w:trPr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CC6893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CC6893">
            <w:pPr>
              <w:spacing w:after="0" w:line="259" w:lineRule="auto"/>
              <w:ind w:left="370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</w:tr>
    </w:tbl>
    <w:p w:rsidR="00132FA4" w:rsidRDefault="00132FA4" w:rsidP="00C44193">
      <w:pPr>
        <w:spacing w:after="4" w:line="248" w:lineRule="auto"/>
        <w:ind w:right="33"/>
        <w:jc w:val="center"/>
        <w:rPr>
          <w:rFonts w:ascii="Times New Roman" w:hAnsi="Times New Roman"/>
          <w:color w:val="000000"/>
          <w:sz w:val="28"/>
        </w:rPr>
      </w:pPr>
      <w:r w:rsidRPr="005C7FAD">
        <w:rPr>
          <w:rFonts w:ascii="Times New Roman" w:hAnsi="Times New Roman"/>
          <w:color w:val="000000"/>
          <w:sz w:val="28"/>
          <w:lang w:val="en-US"/>
        </w:rPr>
        <w:t>Члены Оперативного штаба:</w:t>
      </w:r>
    </w:p>
    <w:p w:rsidR="00132FA4" w:rsidRPr="00EB5918" w:rsidRDefault="00132FA4" w:rsidP="00C44193">
      <w:pPr>
        <w:spacing w:after="4" w:line="248" w:lineRule="auto"/>
        <w:ind w:right="33"/>
        <w:jc w:val="center"/>
        <w:rPr>
          <w:rFonts w:ascii="Times New Roman" w:hAnsi="Times New Roman"/>
          <w:color w:val="000000"/>
          <w:sz w:val="28"/>
        </w:rPr>
      </w:pPr>
    </w:p>
    <w:tbl>
      <w:tblPr>
        <w:tblpPr w:leftFromText="180" w:rightFromText="180" w:vertAnchor="text" w:horzAnchor="margin" w:tblpY="158"/>
        <w:tblW w:w="9786" w:type="dxa"/>
        <w:tblCellMar>
          <w:left w:w="0" w:type="dxa"/>
          <w:bottom w:w="13" w:type="dxa"/>
          <w:right w:w="0" w:type="dxa"/>
        </w:tblCellMar>
        <w:tblLook w:val="00A0"/>
      </w:tblPr>
      <w:tblGrid>
        <w:gridCol w:w="4094"/>
        <w:gridCol w:w="31"/>
        <w:gridCol w:w="5661"/>
      </w:tblGrid>
      <w:tr w:rsidR="00132FA4" w:rsidRPr="00BE4AFC" w:rsidTr="0025327A">
        <w:trPr>
          <w:trHeight w:val="316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  <w:lang w:val="en-US"/>
              </w:rPr>
              <w:t>А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нтонов</w:t>
            </w:r>
          </w:p>
          <w:p w:rsidR="00132FA4" w:rsidRPr="005C7FAD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Сергей  Валерьевич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7406DF">
            <w:pPr>
              <w:spacing w:after="0" w:line="259" w:lineRule="auto"/>
              <w:ind w:left="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отдела архитектуры, строительства и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перспектив развития города администрации города</w:t>
            </w:r>
          </w:p>
        </w:tc>
      </w:tr>
      <w:tr w:rsidR="00132FA4" w:rsidRPr="00BE4AFC" w:rsidTr="0025327A">
        <w:trPr>
          <w:trHeight w:val="427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Агановский                                     </w:t>
            </w:r>
          </w:p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  <w:szCs w:val="28"/>
              </w:rPr>
              <w:t>Сергей Юрьевич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отдела гражданской обороны, чрезвычайных ситуаций, общественной безопасности и мобилизационн</w:t>
            </w:r>
            <w:r>
              <w:rPr>
                <w:rFonts w:ascii="Times New Roman" w:hAnsi="Times New Roman"/>
                <w:color w:val="000000"/>
                <w:sz w:val="28"/>
              </w:rPr>
              <w:t>о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й подготовки</w:t>
            </w:r>
          </w:p>
          <w:p w:rsidR="00132FA4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администрации города</w:t>
            </w:r>
          </w:p>
          <w:p w:rsidR="00132FA4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34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426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29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2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Бросалина </w:t>
            </w:r>
          </w:p>
          <w:p w:rsidR="00132FA4" w:rsidRPr="005C7FAD" w:rsidRDefault="00132FA4" w:rsidP="005C7FAD">
            <w:pPr>
              <w:spacing w:after="0" w:line="259" w:lineRule="auto"/>
              <w:ind w:left="2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Ирина Михайловна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Default="00132FA4" w:rsidP="005C7FAD">
            <w:pPr>
              <w:spacing w:after="0" w:line="259" w:lineRule="auto"/>
              <w:ind w:left="29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29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юридического отдела администрации  города</w:t>
            </w:r>
          </w:p>
        </w:tc>
      </w:tr>
      <w:tr w:rsidR="00132FA4" w:rsidRPr="00BE4AFC" w:rsidTr="0025327A">
        <w:trPr>
          <w:trHeight w:val="486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29"/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24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482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2FA4" w:rsidRPr="005C7FAD" w:rsidRDefault="00132FA4" w:rsidP="005C7FAD">
            <w:pPr>
              <w:spacing w:after="0" w:line="259" w:lineRule="auto"/>
              <w:ind w:left="2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Волынкина</w:t>
            </w:r>
          </w:p>
          <w:p w:rsidR="00132FA4" w:rsidRPr="005C7FAD" w:rsidRDefault="00132FA4" w:rsidP="005C7FAD">
            <w:pPr>
              <w:spacing w:after="0" w:line="259" w:lineRule="auto"/>
              <w:ind w:left="2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Светлана Юрьевна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5C7FAD">
            <w:pPr>
              <w:spacing w:after="0" w:line="259" w:lineRule="auto"/>
              <w:ind w:left="19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заведующая  муниципальным бюджетным дошкольным образовательным учреждением детский сад «Ромашка»</w:t>
            </w:r>
          </w:p>
          <w:p w:rsidR="00132FA4" w:rsidRPr="005C7FAD" w:rsidRDefault="00132FA4" w:rsidP="005C7FAD">
            <w:pPr>
              <w:spacing w:after="0" w:line="259" w:lineRule="auto"/>
              <w:ind w:left="19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716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Данилова </w:t>
            </w:r>
          </w:p>
          <w:p w:rsidR="00132FA4" w:rsidRPr="005C7FAD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Ольга Викторовна</w:t>
            </w:r>
          </w:p>
          <w:p w:rsidR="00132FA4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Дякина</w:t>
            </w:r>
          </w:p>
          <w:p w:rsidR="00132FA4" w:rsidRPr="005C7FAD" w:rsidRDefault="00132FA4" w:rsidP="005C7FAD">
            <w:pPr>
              <w:spacing w:after="0" w:line="259" w:lineRule="auto"/>
              <w:ind w:left="19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Татьяна Владимировна</w:t>
            </w:r>
          </w:p>
          <w:p w:rsidR="00132FA4" w:rsidRPr="005C7FAD" w:rsidRDefault="00132FA4" w:rsidP="005C7FAD">
            <w:pPr>
              <w:spacing w:after="4" w:line="248" w:lineRule="auto"/>
              <w:ind w:right="1334" w:firstLine="72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Злобина </w:t>
            </w:r>
          </w:p>
          <w:p w:rsidR="00132FA4" w:rsidRPr="005C7FAD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Альбина Анатольевна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отдела организационно-контрольной и кадровой работы администрации города</w:t>
            </w: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9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заведующая  муниципальным бюджетным дошкольным образовательным учреждением детский сад «Аленка»</w:t>
            </w: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председатель  Совета предпринимателей</w:t>
            </w: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24" w:hanging="5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449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Кондракова 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Галина Дмитриевна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Лачкова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Надежда Николаевна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Мавлютова</w:t>
            </w:r>
          </w:p>
          <w:p w:rsidR="00132FA4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Алися Мансуровна</w:t>
            </w:r>
          </w:p>
          <w:p w:rsidR="00132FA4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Панина </w:t>
            </w:r>
          </w:p>
          <w:p w:rsidR="00132FA4" w:rsidRPr="005C7FAD" w:rsidRDefault="00132FA4" w:rsidP="005C7FAD">
            <w:pPr>
              <w:spacing w:after="4" w:line="248" w:lineRule="auto"/>
              <w:ind w:right="1334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Ольга           Ивановна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директор  МБОУ </w:t>
            </w:r>
            <w:r>
              <w:rPr>
                <w:rFonts w:ascii="Times New Roman" w:hAnsi="Times New Roman"/>
                <w:color w:val="000000"/>
                <w:sz w:val="28"/>
              </w:rPr>
              <w:t>«СОШ №1»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директор МБУК ЦД «Золотой Витязь»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председатель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комитета по управлению муниципальным имуществом администрации города</w:t>
            </w:r>
          </w:p>
          <w:p w:rsidR="00132FA4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начальник финансового управления администрации города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752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Плуталов</w:t>
            </w:r>
          </w:p>
          <w:p w:rsidR="00132FA4" w:rsidRPr="005C7FAD" w:rsidRDefault="00132FA4" w:rsidP="005C7FAD">
            <w:pPr>
              <w:spacing w:after="0" w:line="259" w:lineRule="auto"/>
              <w:ind w:left="14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Сергей Михайлович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Default="00132FA4" w:rsidP="005C7FAD">
            <w:pPr>
              <w:spacing w:after="0" w:line="259" w:lineRule="auto"/>
              <w:ind w:left="10" w:firstLine="5"/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заместитель главы администрации города</w:t>
            </w:r>
          </w:p>
          <w:p w:rsidR="00132FA4" w:rsidRPr="005C7FAD" w:rsidRDefault="00132FA4" w:rsidP="005C7FAD">
            <w:pPr>
              <w:spacing w:after="0" w:line="259" w:lineRule="auto"/>
              <w:ind w:left="10" w:firstLine="5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  <w:p w:rsidR="00132FA4" w:rsidRPr="005C7FAD" w:rsidRDefault="00132FA4" w:rsidP="005C7FAD">
            <w:pPr>
              <w:spacing w:after="0" w:line="259" w:lineRule="auto"/>
              <w:ind w:left="10" w:firstLine="5"/>
              <w:jc w:val="both"/>
              <w:rPr>
                <w:rFonts w:ascii="Times New Roman" w:hAnsi="Times New Roman"/>
                <w:color w:val="000000"/>
                <w:sz w:val="28"/>
              </w:rPr>
            </w:pPr>
          </w:p>
        </w:tc>
      </w:tr>
      <w:tr w:rsidR="00132FA4" w:rsidRPr="00BE4AFC" w:rsidTr="0025327A">
        <w:trPr>
          <w:trHeight w:val="321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40" w:lineRule="auto"/>
              <w:ind w:left="10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Полякова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5C7FAD">
            <w:pPr>
              <w:tabs>
                <w:tab w:val="center" w:pos="3187"/>
                <w:tab w:val="right" w:pos="6024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председатель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Общественного Совета при</w:t>
            </w:r>
          </w:p>
        </w:tc>
      </w:tr>
      <w:tr w:rsidR="00132FA4" w:rsidRPr="00BE4AFC" w:rsidTr="0025327A">
        <w:trPr>
          <w:trHeight w:val="731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Татьяна Николаевна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10" w:hanging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администрации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 города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Кирсанова</w:t>
            </w:r>
          </w:p>
        </w:tc>
      </w:tr>
      <w:tr w:rsidR="00132FA4" w:rsidRPr="00BE4AFC" w:rsidTr="0025327A">
        <w:trPr>
          <w:trHeight w:val="493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Редина Анжел</w:t>
            </w:r>
            <w:r>
              <w:rPr>
                <w:rFonts w:ascii="Times New Roman" w:hAnsi="Times New Roman"/>
                <w:color w:val="000000"/>
                <w:sz w:val="28"/>
              </w:rPr>
              <w:t>ика</w:t>
            </w:r>
          </w:p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Валерьевна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3D640C" w:rsidRDefault="00132FA4" w:rsidP="005C7FAD">
            <w:pPr>
              <w:spacing w:after="0" w:line="259" w:lineRule="auto"/>
              <w:ind w:left="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D64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заместитель директора ТОГКУ «Центр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Pr="003D640C">
              <w:rPr>
                <w:rFonts w:ascii="Times New Roman" w:hAnsi="Times New Roman"/>
                <w:color w:val="000000"/>
                <w:sz w:val="28"/>
                <w:szCs w:val="28"/>
              </w:rPr>
              <w:t>занятости населения №3»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 по согласованию)</w:t>
            </w:r>
          </w:p>
        </w:tc>
      </w:tr>
      <w:tr w:rsidR="00132FA4" w:rsidRPr="00BE4AFC" w:rsidTr="0025327A">
        <w:trPr>
          <w:trHeight w:val="300"/>
        </w:trPr>
        <w:tc>
          <w:tcPr>
            <w:tcW w:w="4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Рожнова </w:t>
            </w:r>
          </w:p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Маргарита Витальевна</w:t>
            </w:r>
          </w:p>
        </w:tc>
        <w:tc>
          <w:tcPr>
            <w:tcW w:w="5661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директор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ТОГБУ СОН «Центр социальных услуг для населения города Кирсанова и Кирсановского района</w:t>
            </w:r>
            <w:r>
              <w:rPr>
                <w:rFonts w:ascii="Times New Roman" w:hAnsi="Times New Roman"/>
                <w:color w:val="000000"/>
                <w:sz w:val="28"/>
              </w:rPr>
              <w:t>» ( по согласованию)</w:t>
            </w:r>
          </w:p>
        </w:tc>
      </w:tr>
      <w:tr w:rsidR="00132FA4" w:rsidRPr="00BE4AFC" w:rsidTr="00944389">
        <w:tblPrEx>
          <w:tblCellMar>
            <w:top w:w="7" w:type="dxa"/>
            <w:bottom w:w="10" w:type="dxa"/>
          </w:tblCellMar>
        </w:tblPrEx>
        <w:trPr>
          <w:trHeight w:val="310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 xml:space="preserve">Савина </w:t>
            </w:r>
          </w:p>
          <w:p w:rsidR="00132FA4" w:rsidRPr="005C7FAD" w:rsidRDefault="00132FA4" w:rsidP="005C7FAD">
            <w:pPr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en-US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Татьяна Сергеевна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tabs>
                <w:tab w:val="center" w:pos="2834"/>
                <w:tab w:val="right" w:pos="6110"/>
              </w:tabs>
              <w:spacing w:after="0" w:line="259" w:lineRule="auto"/>
              <w:rPr>
                <w:rFonts w:ascii="Times New Roman" w:hAnsi="Times New Roman"/>
                <w:color w:val="000000"/>
                <w:sz w:val="28"/>
                <w:lang w:val="en-US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управляющий делами администрации города</w:t>
            </w:r>
          </w:p>
        </w:tc>
      </w:tr>
      <w:tr w:rsidR="00132FA4" w:rsidRPr="00BE4AFC" w:rsidTr="00944389">
        <w:tblPrEx>
          <w:tblCellMar>
            <w:top w:w="7" w:type="dxa"/>
            <w:bottom w:w="10" w:type="dxa"/>
          </w:tblCellMar>
        </w:tblPrEx>
        <w:trPr>
          <w:trHeight w:val="27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Default="00132FA4" w:rsidP="005C7FAD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Худяков</w:t>
            </w:r>
          </w:p>
          <w:p w:rsidR="00132FA4" w:rsidRPr="00944389" w:rsidRDefault="00132FA4" w:rsidP="00944389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Павел</w:t>
            </w:r>
            <w:r w:rsidRPr="00ED757D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Вячеславович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944389" w:rsidRDefault="00132FA4" w:rsidP="00944389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отдела</w:t>
            </w:r>
            <w:r w:rsidRPr="00944389">
              <w:rPr>
                <w:rFonts w:ascii="Times New Roman" w:hAnsi="Times New Roman"/>
                <w:color w:val="000000"/>
                <w:sz w:val="28"/>
              </w:rPr>
              <w:t xml:space="preserve"> </w:t>
            </w:r>
            <w:r w:rsidRPr="005C7FAD">
              <w:rPr>
                <w:rFonts w:ascii="Times New Roman" w:hAnsi="Times New Roman"/>
                <w:color w:val="000000"/>
                <w:sz w:val="28"/>
              </w:rPr>
              <w:t>жилищно-коммунального хозяйства и благоустройства администрации города</w:t>
            </w:r>
          </w:p>
        </w:tc>
      </w:tr>
      <w:tr w:rsidR="00132FA4" w:rsidRPr="00BE4AFC" w:rsidTr="00944389">
        <w:tblPrEx>
          <w:tblCellMar>
            <w:top w:w="7" w:type="dxa"/>
            <w:bottom w:w="10" w:type="dxa"/>
          </w:tblCellMar>
        </w:tblPrEx>
        <w:trPr>
          <w:trHeight w:val="431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132FA4" w:rsidRDefault="00132FA4" w:rsidP="005C7FAD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Шапиро </w:t>
            </w:r>
          </w:p>
          <w:p w:rsidR="00132FA4" w:rsidRPr="005C7FAD" w:rsidRDefault="00132FA4" w:rsidP="005C7FAD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Олег Романович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59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председатель Кирсановского городского Совета народных депутатов</w:t>
            </w:r>
          </w:p>
        </w:tc>
      </w:tr>
      <w:tr w:rsidR="00132FA4" w:rsidRPr="00BE4AFC" w:rsidTr="00944389">
        <w:tblPrEx>
          <w:tblCellMar>
            <w:top w:w="7" w:type="dxa"/>
            <w:bottom w:w="10" w:type="dxa"/>
          </w:tblCellMar>
        </w:tblPrEx>
        <w:trPr>
          <w:trHeight w:val="242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FA4" w:rsidRPr="005C7FAD" w:rsidRDefault="00132FA4" w:rsidP="005C7FAD">
            <w:pPr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Юмашева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tabs>
                <w:tab w:val="center" w:pos="3190"/>
                <w:tab w:val="right" w:pos="6110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начальник отдела по взаимодействию с</w:t>
            </w:r>
          </w:p>
        </w:tc>
      </w:tr>
      <w:tr w:rsidR="00132FA4" w:rsidRPr="00BE4AFC" w:rsidTr="00944389">
        <w:tblPrEx>
          <w:tblCellMar>
            <w:top w:w="7" w:type="dxa"/>
            <w:bottom w:w="10" w:type="dxa"/>
          </w:tblCellMar>
        </w:tblPrEx>
        <w:trPr>
          <w:trHeight w:val="747"/>
        </w:trPr>
        <w:tc>
          <w:tcPr>
            <w:tcW w:w="4094" w:type="dxa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40" w:lineRule="auto"/>
              <w:ind w:left="5"/>
              <w:rPr>
                <w:rFonts w:ascii="Times New Roman" w:hAnsi="Times New Roman"/>
                <w:color w:val="000000"/>
                <w:sz w:val="28"/>
                <w:lang w:val="en-US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Вера Анатольевна</w:t>
            </w:r>
          </w:p>
        </w:tc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2FA4" w:rsidRPr="005C7FAD" w:rsidRDefault="00132FA4" w:rsidP="005C7FAD">
            <w:pPr>
              <w:spacing w:after="0" w:line="240" w:lineRule="auto"/>
              <w:ind w:left="10" w:hanging="5"/>
              <w:rPr>
                <w:rFonts w:ascii="Times New Roman" w:hAnsi="Times New Roman"/>
                <w:color w:val="000000"/>
                <w:sz w:val="28"/>
              </w:rPr>
            </w:pPr>
            <w:r w:rsidRPr="005C7FAD">
              <w:rPr>
                <w:rFonts w:ascii="Times New Roman" w:hAnsi="Times New Roman"/>
                <w:color w:val="000000"/>
                <w:sz w:val="28"/>
              </w:rPr>
              <w:t>общественными объединениями  и информатизации администрации города</w:t>
            </w:r>
          </w:p>
        </w:tc>
      </w:tr>
    </w:tbl>
    <w:p w:rsidR="00132FA4" w:rsidRDefault="00132FA4" w:rsidP="00944389">
      <w:pPr>
        <w:spacing w:after="5" w:line="251" w:lineRule="auto"/>
        <w:ind w:left="5400" w:right="1536" w:firstLine="31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944389">
      <w:pPr>
        <w:spacing w:after="5" w:line="251" w:lineRule="auto"/>
        <w:ind w:left="5400" w:right="1536" w:firstLine="3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br w:type="page"/>
        <w:t>Приложение</w:t>
      </w:r>
      <w:r w:rsidRPr="00555708">
        <w:rPr>
          <w:rFonts w:ascii="Times New Roman" w:hAnsi="Times New Roman"/>
          <w:color w:val="000000"/>
          <w:sz w:val="28"/>
        </w:rPr>
        <w:t xml:space="preserve"> №2</w:t>
      </w:r>
    </w:p>
    <w:p w:rsidR="00132FA4" w:rsidRPr="00555708" w:rsidRDefault="00132FA4" w:rsidP="00944389">
      <w:pPr>
        <w:spacing w:after="5" w:line="251" w:lineRule="auto"/>
        <w:ind w:left="5400" w:right="1536" w:firstLine="31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944389">
      <w:pPr>
        <w:spacing w:after="5" w:line="251" w:lineRule="auto"/>
        <w:ind w:left="5400" w:right="1536" w:firstLine="31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УТВЕРЖДЕНО:</w:t>
      </w:r>
    </w:p>
    <w:p w:rsidR="00132FA4" w:rsidRDefault="00132FA4" w:rsidP="00944389">
      <w:pPr>
        <w:spacing w:after="5" w:line="251" w:lineRule="auto"/>
        <w:ind w:left="5400" w:right="1536" w:firstLine="31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распоряжением</w:t>
      </w:r>
    </w:p>
    <w:p w:rsidR="00132FA4" w:rsidRPr="00555708" w:rsidRDefault="00132FA4" w:rsidP="00944389">
      <w:pPr>
        <w:spacing w:after="5" w:line="251" w:lineRule="auto"/>
        <w:ind w:left="5400" w:right="477" w:firstLine="31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администрации города</w:t>
      </w:r>
    </w:p>
    <w:p w:rsidR="00132FA4" w:rsidRPr="00555708" w:rsidRDefault="00132FA4" w:rsidP="00944389">
      <w:pPr>
        <w:spacing w:after="5" w:line="251" w:lineRule="auto"/>
        <w:ind w:left="5400" w:right="194" w:firstLine="31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от 29.03.</w:t>
      </w:r>
      <w:r w:rsidRPr="00555708">
        <w:rPr>
          <w:rFonts w:ascii="Times New Roman" w:hAnsi="Times New Roman"/>
          <w:color w:val="000000"/>
          <w:sz w:val="28"/>
        </w:rPr>
        <w:t xml:space="preserve"> 202</w:t>
      </w:r>
      <w:r>
        <w:rPr>
          <w:rFonts w:ascii="Times New Roman" w:hAnsi="Times New Roman"/>
          <w:color w:val="000000"/>
          <w:sz w:val="28"/>
        </w:rPr>
        <w:t>2</w:t>
      </w:r>
      <w:r w:rsidRPr="00555708">
        <w:rPr>
          <w:rFonts w:ascii="Times New Roman" w:hAnsi="Times New Roman"/>
          <w:color w:val="000000"/>
          <w:sz w:val="28"/>
        </w:rPr>
        <w:t xml:space="preserve"> года </w:t>
      </w:r>
      <w:r>
        <w:rPr>
          <w:rFonts w:ascii="Times New Roman" w:hAnsi="Times New Roman"/>
          <w:color w:val="000000"/>
          <w:sz w:val="28"/>
        </w:rPr>
        <w:t>№75-р</w:t>
      </w: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555708">
      <w:pPr>
        <w:spacing w:after="5" w:line="251" w:lineRule="auto"/>
        <w:ind w:right="1536"/>
        <w:jc w:val="both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</w:p>
    <w:p w:rsidR="00132FA4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Положение</w:t>
      </w: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 xml:space="preserve"> об Оперативном штабе по обеспечению устойчивого функционирования экономики муниципального образования городской округ- город  Кирсанов Тамбовской области </w:t>
      </w: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(далее — Положение)</w:t>
      </w: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555708">
      <w:pPr>
        <w:spacing w:after="5" w:line="251" w:lineRule="auto"/>
        <w:ind w:left="1589" w:right="1536" w:firstLine="217"/>
        <w:jc w:val="center"/>
        <w:rPr>
          <w:rFonts w:ascii="Times New Roman" w:hAnsi="Times New Roman"/>
          <w:color w:val="000000"/>
          <w:sz w:val="28"/>
        </w:rPr>
      </w:pPr>
    </w:p>
    <w:p w:rsidR="00132FA4" w:rsidRPr="00555708" w:rsidRDefault="00132FA4" w:rsidP="007835BF">
      <w:pPr>
        <w:spacing w:after="0" w:line="240" w:lineRule="auto"/>
        <w:ind w:left="19" w:right="34" w:hanging="5"/>
        <w:jc w:val="both"/>
        <w:rPr>
          <w:rFonts w:ascii="Times New Roman" w:hAnsi="Times New Roman"/>
          <w:color w:val="000000"/>
          <w:sz w:val="28"/>
        </w:rPr>
      </w:pPr>
      <w:r w:rsidRPr="00B974D0">
        <w:rPr>
          <w:rFonts w:ascii="Times New Roman" w:hAnsi="Times New Roman"/>
          <w:color w:val="000000"/>
          <w:sz w:val="28"/>
        </w:rPr>
        <w:t>Оперативный штаб по обеспечению устойчивого функционирования экономики муниципального образования городской округ- город  Кирсанов Тамбовской области (далее — Оперативный штаб) является координационным органом, образованным для обеспечения согласованных действий органов местного самоуправления муниципального обра</w:t>
      </w:r>
      <w:r>
        <w:rPr>
          <w:rFonts w:ascii="Times New Roman" w:hAnsi="Times New Roman"/>
          <w:color w:val="000000"/>
          <w:sz w:val="28"/>
        </w:rPr>
        <w:t xml:space="preserve">зования городской округ- город </w:t>
      </w:r>
      <w:r w:rsidRPr="00B974D0">
        <w:rPr>
          <w:rFonts w:ascii="Times New Roman" w:hAnsi="Times New Roman"/>
          <w:color w:val="000000"/>
          <w:sz w:val="28"/>
        </w:rPr>
        <w:t xml:space="preserve">Кирсанов Тамбовской области </w:t>
      </w:r>
      <w:r w:rsidRPr="00555708"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color w:val="000000"/>
          <w:sz w:val="28"/>
        </w:rPr>
        <w:t>органами государственной власти Тамбовской области, территориальными органами федеральных органов исполнительной власти</w:t>
      </w:r>
      <w:r w:rsidRPr="00555708">
        <w:rPr>
          <w:rFonts w:ascii="Times New Roman" w:hAnsi="Times New Roman"/>
          <w:color w:val="000000"/>
          <w:sz w:val="28"/>
        </w:rPr>
        <w:t>, коммерческими и некоммерческими организациями при разработке и реализации мероприятий, направленных на повышение устойчивости развития финансового сектора и отдельных отраслей экономики муниципального обра</w:t>
      </w:r>
      <w:r>
        <w:rPr>
          <w:rFonts w:ascii="Times New Roman" w:hAnsi="Times New Roman"/>
          <w:color w:val="000000"/>
          <w:sz w:val="28"/>
        </w:rPr>
        <w:t xml:space="preserve">зования городской округ - город </w:t>
      </w:r>
      <w:r w:rsidRPr="00555708">
        <w:rPr>
          <w:rFonts w:ascii="Times New Roman" w:hAnsi="Times New Roman"/>
          <w:color w:val="000000"/>
          <w:sz w:val="28"/>
        </w:rPr>
        <w:t>Кирсанов Тамбовской области.</w:t>
      </w:r>
    </w:p>
    <w:p w:rsidR="00132FA4" w:rsidRPr="00B974D0" w:rsidRDefault="00132FA4" w:rsidP="007835BF">
      <w:pPr>
        <w:numPr>
          <w:ilvl w:val="0"/>
          <w:numId w:val="1"/>
        </w:numPr>
        <w:spacing w:after="0" w:line="240" w:lineRule="auto"/>
        <w:ind w:right="34" w:firstLine="724"/>
        <w:jc w:val="both"/>
        <w:rPr>
          <w:rFonts w:ascii="Times New Roman" w:hAnsi="Times New Roman"/>
          <w:color w:val="000000"/>
          <w:sz w:val="28"/>
        </w:rPr>
      </w:pPr>
      <w:r>
        <w:rPr>
          <w:noProof/>
          <w:lang w:eastAsia="ru-RU"/>
        </w:rPr>
        <w:pict>
          <v:shape id="Рисунок 2" o:spid="_x0000_s1028" type="#_x0000_t75" style="position:absolute;left:0;text-align:left;margin-left:572.15pt;margin-top:368pt;width:1.2pt;height:3.35pt;z-index:251656704;visibility:visible;mso-position-horizontal-relative:page;mso-position-vertical-relative:page" o:allowoverlap="f">
            <v:imagedata r:id="rId10" o:title=""/>
            <w10:wrap type="square" anchorx="page" anchory="page"/>
          </v:shape>
        </w:pict>
      </w:r>
      <w:r w:rsidRPr="00B974D0">
        <w:rPr>
          <w:rFonts w:ascii="Times New Roman" w:hAnsi="Times New Roman"/>
          <w:color w:val="000000"/>
          <w:sz w:val="28"/>
        </w:rPr>
        <w:t>Оперативный штаб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Тамбовской области, а также настоящим Положением.</w:t>
      </w:r>
    </w:p>
    <w:p w:rsidR="00132FA4" w:rsidRPr="00555708" w:rsidRDefault="00132FA4" w:rsidP="007835BF">
      <w:pPr>
        <w:spacing w:after="0" w:line="240" w:lineRule="auto"/>
        <w:ind w:left="734" w:right="34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З. Основными задачами Оперативного штаба являются: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подготовка предложений по осуществлению мероприятий, направленных на повышение устойчивости развития финансового сектора и отдельных отраслей экономики;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 xml:space="preserve">рассмотрение вопросов, связанных с развитием экономики муниципального образования и обеспечением её стабильности, а также оценка эффективности мер, принимаемых органами </w:t>
      </w:r>
      <w:r>
        <w:rPr>
          <w:rFonts w:ascii="Times New Roman" w:hAnsi="Times New Roman"/>
          <w:color w:val="000000"/>
          <w:sz w:val="28"/>
        </w:rPr>
        <w:t>местного самоуправления</w:t>
      </w:r>
      <w:r w:rsidRPr="00555708">
        <w:rPr>
          <w:rFonts w:ascii="Times New Roman" w:hAnsi="Times New Roman"/>
          <w:color w:val="000000"/>
          <w:sz w:val="28"/>
        </w:rPr>
        <w:t>;</w:t>
      </w:r>
    </w:p>
    <w:p w:rsidR="00132FA4" w:rsidRDefault="00132FA4" w:rsidP="00944389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>выявление внешних и внутренних факторов, негативно влияющих на экономику муниципального образования;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555708">
        <w:rPr>
          <w:rFonts w:ascii="Times New Roman" w:hAnsi="Times New Roman"/>
          <w:color w:val="000000"/>
          <w:sz w:val="28"/>
        </w:rPr>
        <w:t xml:space="preserve">организация взаимодействия </w:t>
      </w:r>
      <w:r>
        <w:rPr>
          <w:rFonts w:ascii="Times New Roman" w:hAnsi="Times New Roman"/>
          <w:color w:val="000000"/>
          <w:sz w:val="28"/>
        </w:rPr>
        <w:t>органов местного самоуправления</w:t>
      </w:r>
      <w:r w:rsidRPr="00555708">
        <w:rPr>
          <w:rFonts w:ascii="Times New Roman" w:hAnsi="Times New Roman"/>
          <w:color w:val="000000"/>
          <w:sz w:val="28"/>
        </w:rPr>
        <w:t xml:space="preserve"> муниципального образования городской округ- гор</w:t>
      </w:r>
      <w:r>
        <w:rPr>
          <w:rFonts w:ascii="Times New Roman" w:hAnsi="Times New Roman"/>
          <w:color w:val="000000"/>
          <w:sz w:val="28"/>
        </w:rPr>
        <w:t>од  Кирсанов Тамбовской области</w:t>
      </w:r>
      <w:r w:rsidRPr="00555708">
        <w:rPr>
          <w:rFonts w:ascii="Times New Roman" w:hAnsi="Times New Roman"/>
          <w:color w:val="000000"/>
          <w:sz w:val="28"/>
        </w:rPr>
        <w:t xml:space="preserve"> с</w:t>
      </w:r>
      <w:r w:rsidRPr="00BE7DA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органами государственной власти Тамбовской области, территориальными органами федеральных органов исполнительной власти</w:t>
      </w:r>
      <w:r w:rsidRPr="00555708">
        <w:rPr>
          <w:rFonts w:ascii="Times New Roman" w:hAnsi="Times New Roman"/>
          <w:color w:val="000000"/>
          <w:sz w:val="28"/>
        </w:rPr>
        <w:t>, коммерческими и некоммерческими организациями при разработке и реализации мероприятий, направленных на повышение устойчивости развития финансового сектора и отдельных отраслей экономики муниципального образования городской округ- гор</w:t>
      </w:r>
      <w:r>
        <w:rPr>
          <w:rFonts w:ascii="Times New Roman" w:hAnsi="Times New Roman"/>
          <w:color w:val="000000"/>
          <w:sz w:val="28"/>
        </w:rPr>
        <w:t>од  Кирсанов Тамбовской области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 xml:space="preserve">рассмотрение решений, принимаемых органами </w:t>
      </w:r>
      <w:r>
        <w:rPr>
          <w:rFonts w:ascii="Times New Roman" w:hAnsi="Times New Roman"/>
          <w:color w:val="000000"/>
          <w:sz w:val="28"/>
        </w:rPr>
        <w:t xml:space="preserve">местного самоуправления </w:t>
      </w:r>
      <w:r w:rsidRPr="004B027A">
        <w:rPr>
          <w:rFonts w:ascii="Times New Roman" w:hAnsi="Times New Roman"/>
          <w:color w:val="000000"/>
          <w:sz w:val="28"/>
        </w:rPr>
        <w:t xml:space="preserve"> муниципального образования по обеспечению устойчивости экономики муниципального образования городской округ- город Кирсанов Тамбовской области;</w:t>
      </w:r>
    </w:p>
    <w:p w:rsidR="00132FA4" w:rsidRPr="004B027A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рассмотрение объемов финансирования мероприятий, направленных на повышение устойчивости развития финансового сектора и отдельных отраслей экономики;</w:t>
      </w:r>
    </w:p>
    <w:p w:rsidR="00132FA4" w:rsidRPr="004B027A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организация постоянного контроля за реализацией принятых решений, направленных на повышение устойчивости развития отдельных отраслей экономики;</w:t>
      </w:r>
    </w:p>
    <w:p w:rsidR="00132FA4" w:rsidRPr="004B027A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разработка мероприятий по следующим направлениям:</w:t>
      </w:r>
    </w:p>
    <w:p w:rsidR="00132FA4" w:rsidRPr="004B027A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поддержка малого и среднего предпринимательства;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организация мониторинга в экономической и социальной сферах;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рассмотрение вопросов  о целесообразности принятия новых расходных обязательств и расширения действующих расходных обязательств;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контроль за приоритетным финансированием мер социальной поддержки населения и выплаты заработной платы работникам бюджетной сферы;</w:t>
      </w:r>
    </w:p>
    <w:p w:rsidR="00132FA4" w:rsidRDefault="00132FA4" w:rsidP="00944389">
      <w:pPr>
        <w:spacing w:after="0" w:line="240" w:lineRule="auto"/>
        <w:ind w:left="14" w:right="34" w:firstLine="72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организация мониторинга цен на товары на потребительским рынке, обеспеченности товарами и их запасах в торговых организациях в  муниципальном образовании;</w:t>
      </w:r>
    </w:p>
    <w:p w:rsidR="00132FA4" w:rsidRDefault="00132FA4" w:rsidP="00944389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принятие решений, в том числе по окончательному согласованию, по проектам нормативных правовых актов, касающихся реализации мер по поддержке финансового рынка, рынка труда и отраслей экономики, для последующего доклада главе города.</w:t>
      </w:r>
    </w:p>
    <w:p w:rsidR="00132FA4" w:rsidRPr="004B027A" w:rsidRDefault="00132FA4" w:rsidP="00944389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решение иных задач, направленных на обеспечение устойчивого функционирования экономики муниципального образования.</w:t>
      </w:r>
    </w:p>
    <w:p w:rsidR="00132FA4" w:rsidRPr="004B027A" w:rsidRDefault="00132FA4" w:rsidP="004B027A">
      <w:pPr>
        <w:numPr>
          <w:ilvl w:val="0"/>
          <w:numId w:val="2"/>
        </w:numPr>
        <w:spacing w:after="4" w:line="248" w:lineRule="auto"/>
        <w:ind w:right="33" w:firstLine="724"/>
        <w:jc w:val="both"/>
        <w:rPr>
          <w:rFonts w:ascii="Times New Roman" w:hAnsi="Times New Roman"/>
          <w:color w:val="000000"/>
          <w:sz w:val="28"/>
          <w:lang w:val="en-US"/>
        </w:rPr>
      </w:pPr>
      <w:r w:rsidRPr="00944389">
        <w:rPr>
          <w:rFonts w:ascii="Times New Roman" w:hAnsi="Times New Roman"/>
          <w:color w:val="000000"/>
          <w:sz w:val="28"/>
        </w:rPr>
        <w:t>Оперативный</w:t>
      </w:r>
      <w:r w:rsidRPr="004B027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44389">
        <w:rPr>
          <w:rFonts w:ascii="Times New Roman" w:hAnsi="Times New Roman"/>
          <w:color w:val="000000"/>
          <w:sz w:val="28"/>
        </w:rPr>
        <w:t>штаб</w:t>
      </w:r>
      <w:r w:rsidRPr="004B027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44389">
        <w:rPr>
          <w:rFonts w:ascii="Times New Roman" w:hAnsi="Times New Roman"/>
          <w:color w:val="000000"/>
          <w:sz w:val="28"/>
        </w:rPr>
        <w:t>имеет</w:t>
      </w:r>
      <w:r w:rsidRPr="004B027A">
        <w:rPr>
          <w:rFonts w:ascii="Times New Roman" w:hAnsi="Times New Roman"/>
          <w:color w:val="000000"/>
          <w:sz w:val="28"/>
          <w:lang w:val="en-US"/>
        </w:rPr>
        <w:t xml:space="preserve"> </w:t>
      </w:r>
      <w:r w:rsidRPr="00944389">
        <w:rPr>
          <w:rFonts w:ascii="Times New Roman" w:hAnsi="Times New Roman"/>
          <w:color w:val="000000"/>
          <w:sz w:val="28"/>
        </w:rPr>
        <w:t>право</w:t>
      </w:r>
      <w:r w:rsidRPr="004B027A">
        <w:rPr>
          <w:rFonts w:ascii="Times New Roman" w:hAnsi="Times New Roman"/>
          <w:color w:val="000000"/>
          <w:sz w:val="28"/>
          <w:lang w:val="en-US"/>
        </w:rPr>
        <w:t>:</w:t>
      </w:r>
    </w:p>
    <w:p w:rsidR="00132FA4" w:rsidRDefault="00132FA4" w:rsidP="004B027A">
      <w:pPr>
        <w:spacing w:after="4" w:line="248" w:lineRule="auto"/>
        <w:ind w:left="106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 xml:space="preserve">запрашивать в установленном порядке у органов исполнительной власти области, органов местного самоуправления, а также у организаций материалы и информацию по вопросам, отнесенным к компетенции Оперативного штаба; </w:t>
      </w:r>
    </w:p>
    <w:p w:rsidR="00132FA4" w:rsidRPr="004B027A" w:rsidRDefault="00132FA4" w:rsidP="004B027A">
      <w:pPr>
        <w:spacing w:after="4" w:line="248" w:lineRule="auto"/>
        <w:ind w:left="106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заслушивать представителей органов исполнительной власти области, органов местного самоуправления, заинтересованных организаций и предпринимательского сообщества по вопросам, отнесенным к компетенции Оперативного штаба, и принимать соответствующие решения;</w:t>
      </w:r>
    </w:p>
    <w:p w:rsidR="00132FA4" w:rsidRPr="004B027A" w:rsidRDefault="00132FA4" w:rsidP="004B027A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заслушивать членов штаба по вопросам, касающимся выполнения принимаемых штабом решений.</w:t>
      </w:r>
    </w:p>
    <w:p w:rsidR="00132FA4" w:rsidRPr="004B027A" w:rsidRDefault="00132FA4" w:rsidP="004B027A">
      <w:pPr>
        <w:numPr>
          <w:ilvl w:val="0"/>
          <w:numId w:val="2"/>
        </w:numPr>
        <w:spacing w:after="4" w:line="248" w:lineRule="auto"/>
        <w:ind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Решение о проведении заседания Оперативного штаба принимается председателем Оперативного штаба либо по указанию председателя Оперативного штаба - одним из членов Оперативного штаба.</w:t>
      </w:r>
    </w:p>
    <w:p w:rsidR="00132FA4" w:rsidRPr="004B027A" w:rsidRDefault="00132FA4" w:rsidP="004B027A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 xml:space="preserve">Заседания Оперативного штаба проводятся </w:t>
      </w:r>
      <w:r>
        <w:rPr>
          <w:rFonts w:ascii="Times New Roman" w:hAnsi="Times New Roman"/>
          <w:color w:val="000000"/>
          <w:sz w:val="28"/>
        </w:rPr>
        <w:t>по мере необходимости</w:t>
      </w:r>
      <w:r w:rsidRPr="004B027A">
        <w:rPr>
          <w:rFonts w:ascii="Times New Roman" w:hAnsi="Times New Roman"/>
          <w:color w:val="000000"/>
          <w:sz w:val="28"/>
        </w:rPr>
        <w:t xml:space="preserve"> председателем Оперативного штаба либо по указанию председателя Оперативного штаба заместителем председателя Оперативного штаба.</w:t>
      </w:r>
    </w:p>
    <w:p w:rsidR="00132FA4" w:rsidRPr="004B027A" w:rsidRDefault="00132FA4" w:rsidP="004B027A">
      <w:pPr>
        <w:numPr>
          <w:ilvl w:val="0"/>
          <w:numId w:val="2"/>
        </w:numPr>
        <w:spacing w:after="4" w:line="248" w:lineRule="auto"/>
        <w:ind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Заседание Оперативного штаба считается правомочным, если на нем присутствуют более половины его членов.</w:t>
      </w:r>
    </w:p>
    <w:p w:rsidR="00132FA4" w:rsidRPr="004B027A" w:rsidRDefault="00132FA4" w:rsidP="004B027A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Члены Оперативного штаба участвуют в его заседаниях без права замены. В случае невозможности присутствия члена Оперативного штаба на заседании он имеет право заблаговременно представить свое мнение по рассматриваемым вопросам в письменной форме.</w:t>
      </w:r>
    </w:p>
    <w:p w:rsidR="00132FA4" w:rsidRPr="004B027A" w:rsidRDefault="00132FA4" w:rsidP="004B027A">
      <w:pPr>
        <w:numPr>
          <w:ilvl w:val="0"/>
          <w:numId w:val="2"/>
        </w:numPr>
        <w:spacing w:after="4" w:line="248" w:lineRule="auto"/>
        <w:ind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 xml:space="preserve">Решения Оперативного штаба, принятые в соответствии с его компетенцией, являются обязательными для </w:t>
      </w:r>
      <w:r>
        <w:rPr>
          <w:rFonts w:ascii="Times New Roman" w:hAnsi="Times New Roman"/>
          <w:color w:val="000000"/>
          <w:sz w:val="28"/>
        </w:rPr>
        <w:t>органов местного самоуправления</w:t>
      </w:r>
      <w:r w:rsidRPr="004B027A">
        <w:rPr>
          <w:rFonts w:ascii="Times New Roman" w:hAnsi="Times New Roman"/>
          <w:color w:val="000000"/>
          <w:sz w:val="28"/>
        </w:rPr>
        <w:t xml:space="preserve"> муниципального образования.</w:t>
      </w:r>
    </w:p>
    <w:p w:rsidR="00132FA4" w:rsidRPr="004B027A" w:rsidRDefault="00132FA4" w:rsidP="004B027A">
      <w:pPr>
        <w:spacing w:after="4" w:line="248" w:lineRule="auto"/>
        <w:ind w:left="14"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 xml:space="preserve">Руководители органов </w:t>
      </w:r>
      <w:r>
        <w:rPr>
          <w:rFonts w:ascii="Times New Roman" w:hAnsi="Times New Roman"/>
          <w:color w:val="000000"/>
          <w:sz w:val="28"/>
        </w:rPr>
        <w:t>местного самоуправления</w:t>
      </w:r>
      <w:r w:rsidRPr="004B027A">
        <w:rPr>
          <w:rFonts w:ascii="Times New Roman" w:hAnsi="Times New Roman"/>
          <w:color w:val="000000"/>
          <w:sz w:val="28"/>
        </w:rPr>
        <w:t xml:space="preserve"> муниципального образования несут персональную ответственность за выполнение решений Оперативного штаба.</w:t>
      </w:r>
    </w:p>
    <w:p w:rsidR="00132FA4" w:rsidRPr="004B027A" w:rsidRDefault="00132FA4" w:rsidP="004B027A">
      <w:pPr>
        <w:numPr>
          <w:ilvl w:val="0"/>
          <w:numId w:val="2"/>
        </w:numPr>
        <w:spacing w:after="4" w:line="248" w:lineRule="auto"/>
        <w:ind w:right="33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В рамках работы Оперативного штаба могут создаваться рабочие группы по направлениям социально-экономического развития муниципального образования с приглашением сторонних экспертов, не входящих в список Оперативного штаба.</w:t>
      </w:r>
    </w:p>
    <w:p w:rsidR="00132FA4" w:rsidRPr="004B027A" w:rsidRDefault="00132FA4" w:rsidP="004B027A">
      <w:pPr>
        <w:spacing w:after="4" w:line="248" w:lineRule="auto"/>
        <w:ind w:right="-1" w:firstLine="724"/>
        <w:jc w:val="both"/>
        <w:rPr>
          <w:rFonts w:ascii="Times New Roman" w:hAnsi="Times New Roman"/>
          <w:color w:val="000000"/>
          <w:sz w:val="28"/>
        </w:rPr>
      </w:pPr>
      <w:r w:rsidRPr="004B027A">
        <w:rPr>
          <w:rFonts w:ascii="Times New Roman" w:hAnsi="Times New Roman"/>
          <w:color w:val="000000"/>
          <w:sz w:val="28"/>
        </w:rPr>
        <w:t>Информационно-аналитическое,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4B027A">
        <w:rPr>
          <w:rFonts w:ascii="Times New Roman" w:hAnsi="Times New Roman"/>
          <w:color w:val="000000"/>
          <w:sz w:val="28"/>
        </w:rPr>
        <w:t>организационно-техническое обеспечение деятельности Оперативного штаба осуществляется отделом экономического развития, труда, предпринимательства и муниципального заказа администрации города.</w:t>
      </w:r>
    </w:p>
    <w:p w:rsidR="00132FA4" w:rsidRDefault="00132FA4"/>
    <w:sectPr w:rsidR="00132FA4" w:rsidSect="006D1351">
      <w:headerReference w:type="even" r:id="rId11"/>
      <w:headerReference w:type="default" r:id="rId12"/>
      <w:head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FA4" w:rsidRDefault="00132FA4">
      <w:pPr>
        <w:spacing w:after="0" w:line="240" w:lineRule="auto"/>
      </w:pPr>
      <w:r>
        <w:separator/>
      </w:r>
    </w:p>
  </w:endnote>
  <w:endnote w:type="continuationSeparator" w:id="0">
    <w:p w:rsidR="00132FA4" w:rsidRDefault="0013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FA4" w:rsidRDefault="00132FA4">
      <w:pPr>
        <w:spacing w:after="0" w:line="240" w:lineRule="auto"/>
      </w:pPr>
      <w:r>
        <w:separator/>
      </w:r>
    </w:p>
  </w:footnote>
  <w:footnote w:type="continuationSeparator" w:id="0">
    <w:p w:rsidR="00132FA4" w:rsidRDefault="0013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FA4" w:rsidRDefault="00132FA4">
    <w:pPr>
      <w:spacing w:after="160" w:line="259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FA4" w:rsidRDefault="00132FA4">
    <w:pPr>
      <w:spacing w:after="0" w:line="259" w:lineRule="auto"/>
      <w:ind w:right="509"/>
      <w:jc w:val="right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FA4" w:rsidRPr="00DF744D" w:rsidRDefault="00132FA4" w:rsidP="00DF744D">
    <w:pPr>
      <w:pStyle w:val="Header"/>
      <w:ind w:firstLine="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A730B"/>
    <w:multiLevelType w:val="hybridMultilevel"/>
    <w:tmpl w:val="89CE2066"/>
    <w:lvl w:ilvl="0" w:tplc="58762F34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4AA29CDA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FF24D6E8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33001334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08F61C36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A3FCA4EA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4D3C7C28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A95E009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379A85BE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1">
    <w:nsid w:val="7C1C181F"/>
    <w:multiLevelType w:val="hybridMultilevel"/>
    <w:tmpl w:val="4A66A3AA"/>
    <w:lvl w:ilvl="0" w:tplc="56708F9E">
      <w:start w:val="1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356681A">
      <w:start w:val="1"/>
      <w:numFmt w:val="lowerLetter"/>
      <w:lvlText w:val="%2"/>
      <w:lvlJc w:val="left"/>
      <w:pPr>
        <w:ind w:left="1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39922260">
      <w:start w:val="1"/>
      <w:numFmt w:val="lowerRoman"/>
      <w:lvlText w:val="%3"/>
      <w:lvlJc w:val="left"/>
      <w:pPr>
        <w:ind w:left="25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3286B996">
      <w:start w:val="1"/>
      <w:numFmt w:val="decimal"/>
      <w:lvlText w:val="%4"/>
      <w:lvlJc w:val="left"/>
      <w:pPr>
        <w:ind w:left="3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678E29C8">
      <w:start w:val="1"/>
      <w:numFmt w:val="lowerLetter"/>
      <w:lvlText w:val="%5"/>
      <w:lvlJc w:val="left"/>
      <w:pPr>
        <w:ind w:left="40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544EB0D8">
      <w:start w:val="1"/>
      <w:numFmt w:val="lowerRoman"/>
      <w:lvlText w:val="%6"/>
      <w:lvlJc w:val="left"/>
      <w:pPr>
        <w:ind w:left="4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E2FA2C22">
      <w:start w:val="1"/>
      <w:numFmt w:val="decimal"/>
      <w:lvlText w:val="%7"/>
      <w:lvlJc w:val="left"/>
      <w:pPr>
        <w:ind w:left="5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3642D0C">
      <w:start w:val="1"/>
      <w:numFmt w:val="lowerLetter"/>
      <w:lvlText w:val="%8"/>
      <w:lvlJc w:val="left"/>
      <w:pPr>
        <w:ind w:left="6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A71C90B2">
      <w:start w:val="1"/>
      <w:numFmt w:val="lowerRoman"/>
      <w:lvlText w:val="%9"/>
      <w:lvlJc w:val="left"/>
      <w:pPr>
        <w:ind w:left="6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600F"/>
    <w:rsid w:val="000362DC"/>
    <w:rsid w:val="00084C42"/>
    <w:rsid w:val="000C5F22"/>
    <w:rsid w:val="000E3D50"/>
    <w:rsid w:val="000F6D7A"/>
    <w:rsid w:val="00116C2A"/>
    <w:rsid w:val="00132FA4"/>
    <w:rsid w:val="0015438E"/>
    <w:rsid w:val="001A21DE"/>
    <w:rsid w:val="001E6202"/>
    <w:rsid w:val="00201EB3"/>
    <w:rsid w:val="00211A1E"/>
    <w:rsid w:val="0025327A"/>
    <w:rsid w:val="00260480"/>
    <w:rsid w:val="0026585A"/>
    <w:rsid w:val="003D640C"/>
    <w:rsid w:val="003D6E82"/>
    <w:rsid w:val="00411DBA"/>
    <w:rsid w:val="00421F4A"/>
    <w:rsid w:val="00434AC1"/>
    <w:rsid w:val="004B027A"/>
    <w:rsid w:val="0050120A"/>
    <w:rsid w:val="005503C9"/>
    <w:rsid w:val="00555708"/>
    <w:rsid w:val="005708AA"/>
    <w:rsid w:val="00592AD3"/>
    <w:rsid w:val="005C6BB9"/>
    <w:rsid w:val="005C7FAD"/>
    <w:rsid w:val="006127A0"/>
    <w:rsid w:val="006D1351"/>
    <w:rsid w:val="007406DF"/>
    <w:rsid w:val="00754AB7"/>
    <w:rsid w:val="007731F0"/>
    <w:rsid w:val="007835BF"/>
    <w:rsid w:val="007C5AA8"/>
    <w:rsid w:val="00807A45"/>
    <w:rsid w:val="008318D0"/>
    <w:rsid w:val="008D16B3"/>
    <w:rsid w:val="008E068D"/>
    <w:rsid w:val="008F118D"/>
    <w:rsid w:val="008F4D1E"/>
    <w:rsid w:val="00944389"/>
    <w:rsid w:val="00961772"/>
    <w:rsid w:val="0099416E"/>
    <w:rsid w:val="009E62BB"/>
    <w:rsid w:val="00A0077D"/>
    <w:rsid w:val="00A625B0"/>
    <w:rsid w:val="00AC17DE"/>
    <w:rsid w:val="00B07641"/>
    <w:rsid w:val="00B12C72"/>
    <w:rsid w:val="00B974D0"/>
    <w:rsid w:val="00BB2C75"/>
    <w:rsid w:val="00BE4AFC"/>
    <w:rsid w:val="00BE7DA2"/>
    <w:rsid w:val="00BF0644"/>
    <w:rsid w:val="00C33B81"/>
    <w:rsid w:val="00C4057B"/>
    <w:rsid w:val="00C44193"/>
    <w:rsid w:val="00C64EB6"/>
    <w:rsid w:val="00C9600F"/>
    <w:rsid w:val="00CC6893"/>
    <w:rsid w:val="00D136AD"/>
    <w:rsid w:val="00D44D21"/>
    <w:rsid w:val="00D763E6"/>
    <w:rsid w:val="00D94849"/>
    <w:rsid w:val="00DA48F4"/>
    <w:rsid w:val="00DB0171"/>
    <w:rsid w:val="00DE1A40"/>
    <w:rsid w:val="00DF744D"/>
    <w:rsid w:val="00E307C6"/>
    <w:rsid w:val="00EA403D"/>
    <w:rsid w:val="00EB5918"/>
    <w:rsid w:val="00EC69F4"/>
    <w:rsid w:val="00ED332F"/>
    <w:rsid w:val="00ED757D"/>
    <w:rsid w:val="00F35DCB"/>
    <w:rsid w:val="00F71740"/>
    <w:rsid w:val="00F807A2"/>
    <w:rsid w:val="00FB020E"/>
    <w:rsid w:val="00FE3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351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08A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08A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08A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708AA"/>
    <w:rPr>
      <w:rFonts w:ascii="Times New Roman" w:hAnsi="Times New Roman" w:cs="Times New Roman"/>
      <w:b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555708"/>
    <w:pPr>
      <w:tabs>
        <w:tab w:val="center" w:pos="4677"/>
        <w:tab w:val="right" w:pos="9355"/>
      </w:tabs>
      <w:spacing w:after="0" w:line="240" w:lineRule="auto"/>
      <w:ind w:right="1334" w:firstLine="724"/>
      <w:jc w:val="both"/>
    </w:pPr>
    <w:rPr>
      <w:rFonts w:ascii="Times New Roman" w:eastAsia="Times New Roman" w:hAnsi="Times New Roman"/>
      <w:color w:val="000000"/>
      <w:sz w:val="2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55708"/>
    <w:rPr>
      <w:rFonts w:ascii="Times New Roman" w:hAnsi="Times New Roman" w:cs="Times New Roman"/>
      <w:color w:val="000000"/>
      <w:sz w:val="28"/>
      <w:lang w:val="en-US"/>
    </w:rPr>
  </w:style>
  <w:style w:type="paragraph" w:styleId="Header">
    <w:name w:val="header"/>
    <w:basedOn w:val="Normal"/>
    <w:link w:val="HeaderChar"/>
    <w:uiPriority w:val="99"/>
    <w:semiHidden/>
    <w:rsid w:val="00555708"/>
    <w:pPr>
      <w:tabs>
        <w:tab w:val="center" w:pos="4677"/>
        <w:tab w:val="right" w:pos="9355"/>
      </w:tabs>
      <w:spacing w:after="0" w:line="240" w:lineRule="auto"/>
      <w:ind w:right="1334" w:firstLine="724"/>
      <w:jc w:val="both"/>
    </w:pPr>
    <w:rPr>
      <w:rFonts w:ascii="Times New Roman" w:eastAsia="Times New Roman" w:hAnsi="Times New Roman"/>
      <w:color w:val="000000"/>
      <w:sz w:val="2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55708"/>
    <w:rPr>
      <w:rFonts w:ascii="Times New Roman" w:hAnsi="Times New Roman" w:cs="Times New Roman"/>
      <w:color w:val="000000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7</Pages>
  <Words>1582</Words>
  <Characters>9018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14</cp:revision>
  <cp:lastPrinted>2022-03-29T13:13:00Z</cp:lastPrinted>
  <dcterms:created xsi:type="dcterms:W3CDTF">2022-03-29T12:28:00Z</dcterms:created>
  <dcterms:modified xsi:type="dcterms:W3CDTF">2022-07-18T07:24:00Z</dcterms:modified>
</cp:coreProperties>
</file>